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3569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3569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3569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33569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33569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3569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33569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335694">
        <w:rPr>
          <w:b w:val="0"/>
        </w:rPr>
        <w:t xml:space="preserve"> 13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335694" w:rsidP="00C91B2A">
            <w:pPr>
              <w:jc w:val="center"/>
            </w:pPr>
            <w:r>
              <w:t>Учитель биологии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335694" w:rsidRPr="00335694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335694" w:rsidRPr="0033569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335694" w:rsidRPr="00335694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335694" w:rsidRPr="00335694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35694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3569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35694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35694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35694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35694" w:rsidP="0098630F">
            <w:pPr>
              <w:jc w:val="center"/>
            </w:pPr>
            <w:r>
              <w:t>?????????????????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335694" w:rsidRPr="00335694">
        <w:rPr>
          <w:rStyle w:val="aa"/>
        </w:rPr>
        <w:t xml:space="preserve"> Ноутбук, ауди-видео аппратура, интерактивеая доска, химические и физические приборы для проведения опытов по учебному предметы биология, микроскопы, биологические экспонаты и наборы.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335694" w:rsidRPr="00335694">
        <w:rPr>
          <w:rStyle w:val="aa"/>
        </w:rPr>
        <w:t xml:space="preserve"> Канцелярские принадлежности, химические реактивы,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фиброгенного </w:t>
            </w:r>
            <w:r w:rsidRPr="007657D5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65C4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65C42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A65C4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A65C4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A65C4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335694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3569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206645" w:rsidRPr="00206645">
        <w:rPr>
          <w:i/>
          <w:u w:val="single"/>
        </w:rPr>
        <w:t>1. Рекомендации по улучшению условий труда: не требуются</w:t>
      </w:r>
      <w:r w:rsidR="00206645" w:rsidRPr="00206645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206645" w:rsidRPr="00206645">
        <w:rPr>
          <w:i/>
          <w:u w:val="single"/>
        </w:rPr>
        <w:tab/>
        <w:t>   </w:t>
      </w:r>
      <w:r w:rsidR="00206645" w:rsidRPr="00206645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A65C42" w:rsidRPr="00A65C42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5694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5694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3569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356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5694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5694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356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35694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35694" w:rsidRPr="00335694" w:rsidTr="0033569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5694" w:rsidRPr="00335694" w:rsidRDefault="00335694" w:rsidP="004E51DC">
            <w:pPr>
              <w:pStyle w:val="a8"/>
            </w:pPr>
          </w:p>
        </w:tc>
      </w:tr>
      <w:tr w:rsidR="00335694" w:rsidRPr="00335694" w:rsidTr="0033569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  <w:r w:rsidRPr="0033569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  <w:r w:rsidRPr="0033569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5694" w:rsidRPr="00335694" w:rsidRDefault="00335694" w:rsidP="004E51DC">
            <w:pPr>
              <w:pStyle w:val="a8"/>
              <w:rPr>
                <w:color w:val="000000"/>
                <w:vertAlign w:val="superscript"/>
              </w:rPr>
            </w:pPr>
            <w:r w:rsidRPr="00335694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5694" w:rsidRPr="00335694" w:rsidRDefault="00335694" w:rsidP="004E51DC">
            <w:pPr>
              <w:pStyle w:val="a8"/>
              <w:rPr>
                <w:vertAlign w:val="superscript"/>
              </w:rPr>
            </w:pPr>
            <w:r w:rsidRPr="0033569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3569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335694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33569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65C4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65C42" w:rsidRPr="00A65C4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3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3 "/>
    <w:docVar w:name="oborud" w:val=" Ноутбук, ауди-видео аппратура, интерактивеая доска, химические и физические приборы для проведения опытов по учебному предметы биология, микроскопы, биологические экспонаты и наборы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1CCC414D528343CB9E6D1E663AD88CD0"/>
    <w:docVar w:name="rm_id" w:val="12"/>
    <w:docVar w:name="rm_name" w:val="                                          "/>
    <w:docVar w:name="rm_number" w:val=" 13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, химические реактивы,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06645"/>
    <w:rsid w:val="00232C8F"/>
    <w:rsid w:val="00234932"/>
    <w:rsid w:val="00234F12"/>
    <w:rsid w:val="00244615"/>
    <w:rsid w:val="002A0605"/>
    <w:rsid w:val="002E55C6"/>
    <w:rsid w:val="002F106E"/>
    <w:rsid w:val="00305B2F"/>
    <w:rsid w:val="003253FC"/>
    <w:rsid w:val="00335694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04E1B"/>
    <w:rsid w:val="00A100AB"/>
    <w:rsid w:val="00A12349"/>
    <w:rsid w:val="00A65C42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2024-11-02T08:49:00Z</dcterms:created>
  <dcterms:modified xsi:type="dcterms:W3CDTF">2024-11-02T18:12:00Z</dcterms:modified>
</cp:coreProperties>
</file>